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0C30B8" w:rsidRPr="000C30B8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0C30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0C30B8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0C30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. </w:t>
            </w:r>
            <w:r w:rsidRPr="000C30B8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Small</w:t>
            </w: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bookmarkStart w:id="0" w:name="_GoBack"/>
            <w:bookmarkEnd w:id="0"/>
          </w:p>
        </w:tc>
      </w:tr>
      <w:tr w:rsidR="000C30B8" w:rsidRPr="000C30B8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C30B8" w:rsidRPr="000C30B8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C30B8" w:rsidRPr="000C30B8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C30B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C30B8" w:rsidRPr="000C30B8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0B8" w:rsidRPr="000C30B8" w:rsidRDefault="000C30B8" w:rsidP="000C30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</w:t>
            </w:r>
            <w:proofErr w:type="spellStart"/>
            <w:r w:rsidRPr="000C30B8">
              <w:rPr>
                <w:rFonts w:ascii="Tahoma" w:hAnsi="Tahoma" w:cs="Tahoma"/>
                <w:color w:val="000000"/>
                <w:sz w:val="18"/>
                <w:szCs w:val="18"/>
              </w:rPr>
              <w:t>Latex</w:t>
            </w:r>
            <w:proofErr w:type="spellEnd"/>
            <w:r w:rsidRPr="000C30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μιας χρήσης, χωρίς πούδρα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C30B8" w:rsidRPr="000C30B8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C30B8" w:rsidRPr="000C30B8" w:rsidRDefault="000C30B8" w:rsidP="000C30B8">
            <w:pPr>
              <w:rPr>
                <w:rFonts w:ascii="Tahoma" w:hAnsi="Tahoma" w:cs="Tahoma"/>
                <w:sz w:val="18"/>
                <w:szCs w:val="18"/>
              </w:rPr>
            </w:pPr>
            <w:r w:rsidRPr="000C30B8">
              <w:rPr>
                <w:rFonts w:ascii="Tahoma" w:hAnsi="Tahoma" w:cs="Tahoma"/>
                <w:sz w:val="18"/>
                <w:szCs w:val="18"/>
              </w:rPr>
              <w:t xml:space="preserve">Μέγεθος: </w:t>
            </w:r>
            <w:proofErr w:type="spellStart"/>
            <w:r w:rsidRPr="000C30B8">
              <w:rPr>
                <w:rFonts w:ascii="Tahoma" w:hAnsi="Tahoma" w:cs="Tahoma"/>
                <w:sz w:val="18"/>
                <w:szCs w:val="18"/>
              </w:rPr>
              <w:t>Small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0C30B8" w:rsidRPr="000C30B8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C30B8" w:rsidRPr="000C30B8" w:rsidRDefault="000C30B8" w:rsidP="000C30B8">
            <w:pPr>
              <w:rPr>
                <w:rFonts w:ascii="Tahoma" w:hAnsi="Tahoma" w:cs="Tahoma"/>
                <w:sz w:val="18"/>
                <w:szCs w:val="18"/>
              </w:rPr>
            </w:pPr>
            <w:r w:rsidRPr="000C30B8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0C30B8" w:rsidRPr="000C30B8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C30B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C30B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C30B8">
              <w:rPr>
                <w:rFonts w:ascii="Tahoma" w:hAnsi="Tahoma" w:cs="Tahoma"/>
                <w:sz w:val="18"/>
                <w:szCs w:val="18"/>
              </w:rPr>
              <w:t>15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0C30B8" w:rsidRPr="000C30B8" w:rsidRDefault="000C30B8" w:rsidP="000C30B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0C30B8" w:rsidRDefault="00B43CAA" w:rsidP="000C30B8"/>
    <w:sectPr w:rsidR="00B43CAA" w:rsidRPr="000C30B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C30B8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45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2025-11-24T11:33:00Z</dcterms:created>
  <dcterms:modified xsi:type="dcterms:W3CDTF">2025-11-24T11:33:00Z</dcterms:modified>
</cp:coreProperties>
</file>